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1018" w14:textId="77777777" w:rsidR="00F20BF1" w:rsidRPr="002C2B92" w:rsidRDefault="00F20BF1" w:rsidP="00F20BF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C2B92">
        <w:rPr>
          <w:rFonts w:ascii="Times New Roman" w:hAnsi="Times New Roman" w:cs="Times New Roman"/>
          <w:b/>
          <w:bCs/>
          <w:sz w:val="28"/>
          <w:szCs w:val="28"/>
        </w:rPr>
        <w:t>Developerův zimní odpustek</w:t>
      </w:r>
    </w:p>
    <w:p w14:paraId="05C33B72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CC25E9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2B92">
        <w:rPr>
          <w:rFonts w:ascii="Times New Roman" w:hAnsi="Times New Roman" w:cs="Times New Roman"/>
          <w:sz w:val="28"/>
          <w:szCs w:val="28"/>
        </w:rPr>
        <w:t>Planýroval, kácel</w:t>
      </w:r>
    </w:p>
    <w:p w14:paraId="0BD7168B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Vytrhával, dusil</w:t>
      </w:r>
    </w:p>
    <w:p w14:paraId="55887D21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Zdravý rozum ztrácel</w:t>
      </w:r>
    </w:p>
    <w:p w14:paraId="70354263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Sám sobě se hnusil</w:t>
      </w:r>
    </w:p>
    <w:p w14:paraId="4640C348" w14:textId="29E6AEF0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Teď se doma choulí</w:t>
      </w:r>
    </w:p>
    <w:p w14:paraId="3D90699D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Myšlenka ho těší</w:t>
      </w:r>
    </w:p>
    <w:p w14:paraId="6830784F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Že lojovou kouli</w:t>
      </w:r>
    </w:p>
    <w:p w14:paraId="26846B75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terasu věší</w:t>
      </w:r>
    </w:p>
    <w:p w14:paraId="411B2B8A" w14:textId="3E5F2C01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Nakrmíme ptáčky</w:t>
      </w:r>
    </w:p>
    <w:p w14:paraId="0A0AA315" w14:textId="551F1965" w:rsidR="00300275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Dívejte se děti</w:t>
      </w:r>
    </w:p>
    <w:p w14:paraId="321674C9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</w:t>
      </w:r>
    </w:p>
    <w:p w14:paraId="228B1751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Planýroval, kácel</w:t>
      </w:r>
    </w:p>
    <w:p w14:paraId="4D0A3F2A" w14:textId="1B746192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Žádný nepřiletí</w:t>
      </w:r>
      <w:r w:rsidR="00FE79B0">
        <w:rPr>
          <w:rFonts w:ascii="Times New Roman" w:hAnsi="Times New Roman" w:cs="Times New Roman"/>
          <w:sz w:val="28"/>
          <w:szCs w:val="28"/>
        </w:rPr>
        <w:t>.</w:t>
      </w:r>
    </w:p>
    <w:p w14:paraId="1D2605B4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B57CE4" w14:textId="77777777" w:rsidR="00F20BF1" w:rsidRDefault="00F20BF1" w:rsidP="00F20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</w:t>
      </w:r>
    </w:p>
    <w:p w14:paraId="164C7BA7" w14:textId="77777777" w:rsidR="00927B3C" w:rsidRDefault="00927B3C" w:rsidP="00927B3C">
      <w:pPr>
        <w:spacing w:after="0"/>
        <w:rPr>
          <w:rFonts w:ascii="Arial" w:hAnsi="Arial" w:cs="Arial"/>
          <w:sz w:val="22"/>
          <w:szCs w:val="22"/>
        </w:rPr>
      </w:pPr>
    </w:p>
    <w:p w14:paraId="23C21FE3" w14:textId="77777777" w:rsidR="00F20BF1" w:rsidRDefault="00F20BF1" w:rsidP="00927B3C">
      <w:pPr>
        <w:spacing w:after="0"/>
        <w:rPr>
          <w:rFonts w:ascii="Arial" w:hAnsi="Arial" w:cs="Arial"/>
          <w:sz w:val="22"/>
          <w:szCs w:val="22"/>
        </w:rPr>
      </w:pPr>
    </w:p>
    <w:p w14:paraId="74C2661E" w14:textId="77777777" w:rsidR="00F20BF1" w:rsidRPr="00927B3C" w:rsidRDefault="00F20BF1" w:rsidP="00927B3C">
      <w:pPr>
        <w:spacing w:after="0"/>
        <w:rPr>
          <w:rFonts w:ascii="Arial" w:hAnsi="Arial" w:cs="Arial"/>
          <w:sz w:val="22"/>
          <w:szCs w:val="22"/>
        </w:rPr>
      </w:pPr>
    </w:p>
    <w:sectPr w:rsidR="00F20BF1" w:rsidRPr="0092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F1"/>
    <w:rsid w:val="001247C4"/>
    <w:rsid w:val="0019256F"/>
    <w:rsid w:val="00300275"/>
    <w:rsid w:val="003859F8"/>
    <w:rsid w:val="0046082D"/>
    <w:rsid w:val="005708B2"/>
    <w:rsid w:val="008541FE"/>
    <w:rsid w:val="00927B3C"/>
    <w:rsid w:val="00D56D54"/>
    <w:rsid w:val="00F20BF1"/>
    <w:rsid w:val="00FE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5215C9"/>
  <w15:chartTrackingRefBased/>
  <w15:docId w15:val="{C7C435F4-1C26-ED48-8EA0-B5281D5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0BF1"/>
  </w:style>
  <w:style w:type="paragraph" w:styleId="Nadpis1">
    <w:name w:val="heading 1"/>
    <w:basedOn w:val="Normln"/>
    <w:next w:val="Normln"/>
    <w:link w:val="Nadpis1Char"/>
    <w:uiPriority w:val="9"/>
    <w:qFormat/>
    <w:rsid w:val="00927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B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B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B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B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B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B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B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B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B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B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etrbina/Library/Group%20Containers/UBF8T346G9.Office/User%20Content.localized/Templates.localized/Arial_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Arial_11.dotx</Template>
  <TotalTime>3</TotalTime>
  <Pages>1</Pages>
  <Words>36</Words>
  <Characters>214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Bína</dc:creator>
  <cp:keywords/>
  <dc:description/>
  <cp:lastModifiedBy>Petr Bína / Friendly</cp:lastModifiedBy>
  <cp:revision>4</cp:revision>
  <dcterms:created xsi:type="dcterms:W3CDTF">2026-02-26T08:49:00Z</dcterms:created>
  <dcterms:modified xsi:type="dcterms:W3CDTF">2026-02-26T10:35:00Z</dcterms:modified>
</cp:coreProperties>
</file>